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4F7F" w:rsidRDefault="00484F7F" w:rsidP="002B5123">
      <w:pPr>
        <w:spacing w:before="100" w:beforeAutospacing="1" w:after="0" w:line="240" w:lineRule="auto"/>
        <w:ind w:firstLine="426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484F7F" w:rsidRDefault="00484F7F" w:rsidP="002B5123">
      <w:pPr>
        <w:spacing w:before="100" w:beforeAutospacing="1" w:after="0" w:line="240" w:lineRule="auto"/>
        <w:ind w:firstLine="426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484F7F" w:rsidRDefault="00484F7F" w:rsidP="002B5123">
      <w:pPr>
        <w:spacing w:before="100" w:beforeAutospacing="1" w:after="0" w:line="240" w:lineRule="auto"/>
        <w:ind w:firstLine="426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 xml:space="preserve">ВЫСТУПЛЕНИЕ НА РАЙОННОМ МЕТОДОБЪЕДИНЕНИИ НА  ТЕМУ: </w:t>
      </w:r>
    </w:p>
    <w:p w:rsidR="00484F7F" w:rsidRDefault="00484F7F" w:rsidP="002B5123">
      <w:pPr>
        <w:spacing w:before="100" w:beforeAutospacing="1" w:after="0" w:line="240" w:lineRule="auto"/>
        <w:ind w:firstLine="426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484F7F" w:rsidRDefault="00484F7F" w:rsidP="002B5123">
      <w:pPr>
        <w:spacing w:before="100" w:beforeAutospacing="1" w:after="0" w:line="240" w:lineRule="auto"/>
        <w:ind w:firstLine="426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484F7F" w:rsidRDefault="00484F7F" w:rsidP="002B5123">
      <w:pPr>
        <w:spacing w:before="100" w:beforeAutospacing="1" w:after="0" w:line="240" w:lineRule="auto"/>
        <w:ind w:firstLine="426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484F7F" w:rsidRPr="00A529B7" w:rsidRDefault="00484F7F" w:rsidP="00A529B7">
      <w:pPr>
        <w:spacing w:before="100" w:beforeAutospacing="1" w:after="0" w:line="240" w:lineRule="auto"/>
        <w:ind w:firstLine="426"/>
        <w:jc w:val="center"/>
        <w:rPr>
          <w:rFonts w:ascii="Times New Roman" w:hAnsi="Times New Roman"/>
          <w:b/>
          <w:sz w:val="40"/>
          <w:szCs w:val="40"/>
          <w:lang w:eastAsia="ru-RU"/>
        </w:rPr>
      </w:pPr>
      <w:r w:rsidRPr="00A529B7">
        <w:rPr>
          <w:rFonts w:ascii="Times New Roman" w:hAnsi="Times New Roman"/>
          <w:b/>
          <w:sz w:val="40"/>
          <w:szCs w:val="40"/>
          <w:lang w:eastAsia="ru-RU"/>
        </w:rPr>
        <w:t>Создание предметно – развивающей среды группы в соответствии с ФГОС по «Физическому развитию»</w:t>
      </w:r>
    </w:p>
    <w:p w:rsidR="00484F7F" w:rsidRPr="00A529B7" w:rsidRDefault="00484F7F" w:rsidP="00A529B7">
      <w:pPr>
        <w:spacing w:before="100" w:beforeAutospacing="1" w:after="0" w:line="240" w:lineRule="auto"/>
        <w:ind w:firstLine="426"/>
        <w:jc w:val="center"/>
        <w:rPr>
          <w:rFonts w:ascii="Times New Roman" w:hAnsi="Times New Roman"/>
          <w:b/>
          <w:sz w:val="40"/>
          <w:szCs w:val="40"/>
          <w:lang w:eastAsia="ru-RU"/>
        </w:rPr>
      </w:pPr>
    </w:p>
    <w:p w:rsidR="00484F7F" w:rsidRDefault="00484F7F" w:rsidP="002B5123">
      <w:pPr>
        <w:spacing w:before="100" w:beforeAutospacing="1" w:after="0" w:line="240" w:lineRule="auto"/>
        <w:ind w:firstLine="426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484F7F" w:rsidRDefault="00484F7F" w:rsidP="002B5123">
      <w:pPr>
        <w:spacing w:before="100" w:beforeAutospacing="1" w:after="0" w:line="240" w:lineRule="auto"/>
        <w:ind w:firstLine="426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484F7F" w:rsidRDefault="00484F7F" w:rsidP="002B5123">
      <w:pPr>
        <w:spacing w:before="100" w:beforeAutospacing="1" w:after="0" w:line="240" w:lineRule="auto"/>
        <w:ind w:firstLine="426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484F7F" w:rsidRDefault="00484F7F" w:rsidP="002B5123">
      <w:pPr>
        <w:spacing w:before="100" w:beforeAutospacing="1" w:after="0" w:line="240" w:lineRule="auto"/>
        <w:ind w:firstLine="426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484F7F" w:rsidRDefault="00484F7F" w:rsidP="002B5123">
      <w:pPr>
        <w:spacing w:before="100" w:beforeAutospacing="1" w:after="0" w:line="240" w:lineRule="auto"/>
        <w:ind w:firstLine="426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484F7F" w:rsidRDefault="00484F7F" w:rsidP="002B5123">
      <w:pPr>
        <w:spacing w:before="100" w:beforeAutospacing="1" w:after="0" w:line="240" w:lineRule="auto"/>
        <w:ind w:firstLine="426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484F7F" w:rsidRDefault="00484F7F" w:rsidP="002B5123">
      <w:pPr>
        <w:spacing w:before="100" w:beforeAutospacing="1" w:after="0" w:line="240" w:lineRule="auto"/>
        <w:ind w:firstLine="426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484F7F" w:rsidRDefault="00484F7F" w:rsidP="002B5123">
      <w:pPr>
        <w:spacing w:before="100" w:beforeAutospacing="1" w:after="0" w:line="240" w:lineRule="auto"/>
        <w:ind w:firstLine="426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484F7F" w:rsidRDefault="00484F7F" w:rsidP="002B5123">
      <w:pPr>
        <w:spacing w:before="100" w:beforeAutospacing="1" w:after="0" w:line="240" w:lineRule="auto"/>
        <w:ind w:firstLine="426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484F7F" w:rsidRDefault="00484F7F" w:rsidP="002B5123">
      <w:pPr>
        <w:spacing w:before="100" w:beforeAutospacing="1" w:after="0" w:line="240" w:lineRule="auto"/>
        <w:ind w:firstLine="426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484F7F" w:rsidRDefault="00484F7F" w:rsidP="002B5123">
      <w:pPr>
        <w:spacing w:before="100" w:beforeAutospacing="1" w:after="0" w:line="240" w:lineRule="auto"/>
        <w:ind w:firstLine="426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484F7F" w:rsidRDefault="00484F7F" w:rsidP="005C048A">
      <w:pPr>
        <w:spacing w:before="100" w:beforeAutospacing="1"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ВОСПИТАТЕЛЬ МБДОУ ПЕСЧАНО-КОВАЛИНСКИЙ ДЕТСКИЙ САД «ЗОЛОТОЙ КЛЮЧИК»:  ПЕРУНОВА Н.Р.</w:t>
      </w:r>
    </w:p>
    <w:p w:rsidR="00484F7F" w:rsidRDefault="00484F7F" w:rsidP="002B5123">
      <w:pPr>
        <w:spacing w:before="100" w:beforeAutospacing="1" w:after="0" w:line="240" w:lineRule="auto"/>
        <w:ind w:firstLine="426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484F7F" w:rsidRDefault="00484F7F" w:rsidP="002B5123">
      <w:pPr>
        <w:spacing w:before="100" w:beforeAutospacing="1" w:after="0" w:line="240" w:lineRule="auto"/>
        <w:ind w:firstLine="426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484F7F" w:rsidRDefault="00484F7F" w:rsidP="005C048A">
      <w:pPr>
        <w:spacing w:before="100" w:beforeAutospacing="1" w:after="0" w:line="240" w:lineRule="auto"/>
        <w:ind w:firstLine="426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2015 Г.</w:t>
      </w:r>
    </w:p>
    <w:p w:rsidR="00484F7F" w:rsidRPr="008F2420" w:rsidRDefault="00484F7F" w:rsidP="003254E9">
      <w:pPr>
        <w:spacing w:before="100" w:beforeAutospacing="1"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8F2420">
        <w:rPr>
          <w:rFonts w:ascii="Times New Roman" w:hAnsi="Times New Roman"/>
          <w:b/>
          <w:sz w:val="28"/>
          <w:szCs w:val="28"/>
          <w:lang w:eastAsia="ru-RU"/>
        </w:rPr>
        <w:t>Физическое воспитание</w:t>
      </w:r>
      <w:r w:rsidRPr="008F2420">
        <w:rPr>
          <w:rFonts w:ascii="Times New Roman" w:hAnsi="Times New Roman"/>
          <w:sz w:val="28"/>
          <w:szCs w:val="28"/>
          <w:lang w:eastAsia="ru-RU"/>
        </w:rPr>
        <w:t xml:space="preserve"> – это педагогический процесс, направленный на достижение хорошего здоровья, физического и двигательного развития ребёнка. В процессе физического воспитания одновременно решаются задачи и разностороннего развития ребёнка - умственного, нравственного, эстетического, трудового. </w:t>
      </w:r>
    </w:p>
    <w:p w:rsidR="00484F7F" w:rsidRPr="008F2420" w:rsidRDefault="00484F7F" w:rsidP="003254E9">
      <w:pPr>
        <w:spacing w:before="100" w:beforeAutospacing="1" w:after="100" w:afterAutospacing="1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8F2420">
        <w:rPr>
          <w:rFonts w:ascii="Times New Roman" w:hAnsi="Times New Roman"/>
          <w:b/>
          <w:sz w:val="28"/>
          <w:szCs w:val="28"/>
          <w:lang w:eastAsia="ru-RU"/>
        </w:rPr>
        <w:t>Физическое воспитание</w:t>
      </w:r>
      <w:r w:rsidRPr="008F2420">
        <w:rPr>
          <w:rFonts w:ascii="Times New Roman" w:hAnsi="Times New Roman"/>
          <w:sz w:val="28"/>
          <w:szCs w:val="28"/>
          <w:lang w:eastAsia="ru-RU"/>
        </w:rPr>
        <w:t xml:space="preserve"> включает в себя физическое образование и воспитание физических качеств. </w:t>
      </w:r>
    </w:p>
    <w:p w:rsidR="00484F7F" w:rsidRPr="008F2420" w:rsidRDefault="00484F7F" w:rsidP="003254E9">
      <w:pPr>
        <w:spacing w:before="100" w:beforeAutospacing="1" w:after="100" w:afterAutospacing="1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8F2420">
        <w:rPr>
          <w:rFonts w:ascii="Times New Roman" w:hAnsi="Times New Roman"/>
          <w:b/>
          <w:sz w:val="28"/>
          <w:szCs w:val="28"/>
          <w:lang w:eastAsia="ru-RU"/>
        </w:rPr>
        <w:t>Физическое образование</w:t>
      </w:r>
      <w:r w:rsidRPr="008F2420">
        <w:rPr>
          <w:rFonts w:ascii="Times New Roman" w:hAnsi="Times New Roman"/>
          <w:sz w:val="28"/>
          <w:szCs w:val="28"/>
          <w:lang w:eastAsia="ru-RU"/>
        </w:rPr>
        <w:t xml:space="preserve">: это формирование спортивных двигательных навыков; формирование жизненно-важных двигательных умений и навыков; передача специальных физкультурных знаний. </w:t>
      </w:r>
    </w:p>
    <w:p w:rsidR="00484F7F" w:rsidRPr="008F2420" w:rsidRDefault="00484F7F" w:rsidP="003254E9">
      <w:pPr>
        <w:spacing w:before="100" w:beforeAutospacing="1" w:after="100" w:afterAutospacing="1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8F2420">
        <w:rPr>
          <w:rFonts w:ascii="Times New Roman" w:hAnsi="Times New Roman"/>
          <w:b/>
          <w:sz w:val="28"/>
          <w:szCs w:val="28"/>
          <w:lang w:eastAsia="ru-RU"/>
        </w:rPr>
        <w:t>Воспитание физических качеств</w:t>
      </w:r>
      <w:r w:rsidRPr="008F2420">
        <w:rPr>
          <w:rFonts w:ascii="Times New Roman" w:hAnsi="Times New Roman"/>
          <w:sz w:val="28"/>
          <w:szCs w:val="28"/>
          <w:lang w:eastAsia="ru-RU"/>
        </w:rPr>
        <w:t xml:space="preserve">: это сила, быстрота, выносливость, ловкость, гибкость. </w:t>
      </w:r>
    </w:p>
    <w:p w:rsidR="00484F7F" w:rsidRPr="008F2420" w:rsidRDefault="00484F7F" w:rsidP="003254E9">
      <w:pPr>
        <w:spacing w:before="100" w:beforeAutospacing="1" w:after="100" w:afterAutospacing="1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8F2420">
        <w:rPr>
          <w:rFonts w:ascii="Times New Roman" w:hAnsi="Times New Roman"/>
          <w:b/>
          <w:sz w:val="28"/>
          <w:szCs w:val="28"/>
          <w:lang w:eastAsia="ru-RU"/>
        </w:rPr>
        <w:t>Основными задачами физического воспитания</w:t>
      </w:r>
      <w:r w:rsidRPr="008F2420">
        <w:rPr>
          <w:rFonts w:ascii="Times New Roman" w:hAnsi="Times New Roman"/>
          <w:sz w:val="28"/>
          <w:szCs w:val="28"/>
          <w:lang w:eastAsia="ru-RU"/>
        </w:rPr>
        <w:t xml:space="preserve"> являются:</w:t>
      </w:r>
    </w:p>
    <w:p w:rsidR="00484F7F" w:rsidRPr="008F2420" w:rsidRDefault="00484F7F" w:rsidP="003254E9">
      <w:pPr>
        <w:spacing w:before="100" w:beforeAutospacing="1" w:after="100" w:afterAutospacing="1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8F2420">
        <w:rPr>
          <w:rFonts w:ascii="Times New Roman" w:hAnsi="Times New Roman"/>
          <w:sz w:val="28"/>
          <w:szCs w:val="28"/>
          <w:lang w:eastAsia="ru-RU"/>
        </w:rPr>
        <w:t xml:space="preserve">- укрепление и охрана здоровья ребенка, закаливание организма;                                                                            - достижение полноценного физического развития (телосложения, физической и умственной работоспособности ребенка) ;                                                                                                         - создание условий для целесообразной двигательной активности детей;                                                                 - формирование жизненно необходимых видов двигательных действий: ходьбы, бега, прыжков, ползания и лазания, бросания, ловли и метания; ходьбы на лыжах, плавание, езда на велосипеде;                                                                                                                                   - формирование широкого круга игровых действий;                                                                                                                                                           - развитие физических (двигательных) качеств: ловкости, выносливости, скоростно-силовых качеств;                                                                                                                                                      - содействие формированию правильной осанки и предупреждение плоскостопия;                                                                       - формирование доступных представлений и знаний о пользе занятий физическими упражнениями и играми, обоснованных гигиенических требованиях и правилах;                                                                                                     -воспитание интереса к активной деятельности и потребности в ней.                                                                            </w:t>
      </w:r>
    </w:p>
    <w:p w:rsidR="00484F7F" w:rsidRPr="008F2420" w:rsidRDefault="00484F7F" w:rsidP="003254E9">
      <w:pPr>
        <w:spacing w:before="100" w:beforeAutospacing="1" w:after="100" w:afterAutospacing="1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bookmarkStart w:id="0" w:name="_GoBack"/>
      <w:bookmarkEnd w:id="0"/>
      <w:r w:rsidRPr="008F2420">
        <w:rPr>
          <w:rFonts w:ascii="Times New Roman" w:hAnsi="Times New Roman"/>
          <w:sz w:val="28"/>
          <w:szCs w:val="28"/>
          <w:lang w:eastAsia="ru-RU"/>
        </w:rPr>
        <w:t xml:space="preserve">Для осуществления задач физического воспитания в детском саду широко используем разное физкультурное оборудование и пособия. Это создаёт благоприятные условия для организации работы по обучению движениям детей дошкольного возраста. </w:t>
      </w:r>
    </w:p>
    <w:p w:rsidR="00484F7F" w:rsidRPr="00BF16DE" w:rsidRDefault="00484F7F" w:rsidP="003254E9">
      <w:pPr>
        <w:spacing w:before="100" w:beforeAutospacing="1" w:after="100" w:afterAutospacing="1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BF16DE">
        <w:rPr>
          <w:rFonts w:ascii="Times New Roman" w:hAnsi="Times New Roman"/>
          <w:b/>
          <w:sz w:val="28"/>
          <w:szCs w:val="28"/>
          <w:lang w:eastAsia="ru-RU"/>
        </w:rPr>
        <w:t xml:space="preserve">Я хочу представить вашему вниманию свою презентацию. </w:t>
      </w:r>
    </w:p>
    <w:p w:rsidR="00484F7F" w:rsidRDefault="00484F7F" w:rsidP="003254E9">
      <w:pPr>
        <w:spacing w:before="100" w:beforeAutospacing="1" w:after="100" w:afterAutospacing="1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8F2420">
        <w:rPr>
          <w:rFonts w:ascii="Times New Roman" w:hAnsi="Times New Roman"/>
          <w:sz w:val="28"/>
          <w:szCs w:val="28"/>
          <w:lang w:eastAsia="ru-RU"/>
        </w:rPr>
        <w:t>В своей работе мы активно используем элементы физического воспитания.</w:t>
      </w:r>
      <w:r>
        <w:rPr>
          <w:rFonts w:ascii="Times New Roman" w:hAnsi="Times New Roman"/>
          <w:sz w:val="28"/>
          <w:szCs w:val="28"/>
          <w:lang w:eastAsia="ru-RU"/>
        </w:rPr>
        <w:t xml:space="preserve"> Работа по физическому развитию детей начинается с самого утра. Утренняя гимнастика активизирует детей, придает бодрость и хорошее настроение на весь день.</w:t>
      </w:r>
    </w:p>
    <w:p w:rsidR="00484F7F" w:rsidRDefault="00484F7F" w:rsidP="003254E9">
      <w:pPr>
        <w:spacing w:before="100" w:beforeAutospacing="1" w:after="100" w:afterAutospacing="1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На прогулке дети используют свои физические способности и возможности в помощи уборки снега, активно играют в подвижные игры.</w:t>
      </w:r>
    </w:p>
    <w:p w:rsidR="00484F7F" w:rsidRDefault="00484F7F" w:rsidP="003254E9">
      <w:pPr>
        <w:spacing w:before="100" w:beforeAutospacing="1" w:after="100" w:afterAutospacing="1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Физическое воспитание является важной и неотъемлемой частью развития детей всех возрастов. Поэтому мы, активно используем гимнастику после сна, которая способствует комфортному и приятному пробуждению детей. </w:t>
      </w:r>
    </w:p>
    <w:p w:rsidR="00484F7F" w:rsidRDefault="00484F7F" w:rsidP="003254E9">
      <w:pPr>
        <w:spacing w:before="100" w:beforeAutospacing="1" w:after="100" w:afterAutospacing="1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В наших праздниках и утренниках мы так же используем элементы физкультуры. Для активизации детей устраиваем различные эстафеты, соревнования. Активно привлекаем к участию родителей. </w:t>
      </w:r>
    </w:p>
    <w:p w:rsidR="00484F7F" w:rsidRDefault="00484F7F" w:rsidP="003254E9">
      <w:pPr>
        <w:spacing w:before="100" w:beforeAutospacing="1" w:after="100" w:afterAutospacing="1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Инструктор по физической культуре проводит различные спортивные праздники, которые очень нравятся детям.</w:t>
      </w:r>
    </w:p>
    <w:p w:rsidR="00484F7F" w:rsidRDefault="00484F7F" w:rsidP="003254E9">
      <w:pPr>
        <w:spacing w:before="100" w:beforeAutospacing="1" w:after="100" w:afterAutospacing="1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Для родителей так же разрабатываются буклеты, памятки проводятся беседы на тему «Ведения здорового образа жизни детей», привлечении их к спорту.</w:t>
      </w:r>
    </w:p>
    <w:p w:rsidR="00484F7F" w:rsidRDefault="00484F7F" w:rsidP="003254E9">
      <w:pPr>
        <w:spacing w:before="100" w:beforeAutospacing="1" w:after="100" w:afterAutospacing="1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Подводя итог, хочется сказать, что вся деятельность детей в детском саду и за его пределами нацелена на физическое развитие. Физическое воспитание «красной нитью» проходит через весь процесс образования детей.</w:t>
      </w:r>
    </w:p>
    <w:p w:rsidR="00484F7F" w:rsidRDefault="00484F7F" w:rsidP="003254E9">
      <w:pPr>
        <w:spacing w:before="100" w:beforeAutospacing="1" w:after="100" w:afterAutospacing="1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484F7F" w:rsidRPr="008F2420" w:rsidRDefault="00484F7F" w:rsidP="003254E9">
      <w:pPr>
        <w:spacing w:before="100" w:beforeAutospacing="1" w:after="100" w:afterAutospacing="1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484F7F" w:rsidRPr="008F2420" w:rsidRDefault="00484F7F" w:rsidP="003254E9">
      <w:pPr>
        <w:spacing w:before="100" w:beforeAutospacing="1" w:after="100" w:afterAutospacing="1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484F7F" w:rsidRPr="008F2420" w:rsidRDefault="00484F7F" w:rsidP="003254E9">
      <w:pPr>
        <w:spacing w:before="100" w:beforeAutospacing="1" w:after="100" w:afterAutospacing="1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484F7F" w:rsidRPr="008F2420" w:rsidRDefault="00484F7F" w:rsidP="003254E9">
      <w:pPr>
        <w:spacing w:before="100" w:beforeAutospacing="1" w:after="100" w:afterAutospacing="1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484F7F" w:rsidRPr="008F2420" w:rsidRDefault="00484F7F" w:rsidP="003254E9">
      <w:pPr>
        <w:spacing w:before="100" w:beforeAutospacing="1" w:after="100" w:afterAutospacing="1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484F7F" w:rsidRPr="008F2420" w:rsidRDefault="00484F7F" w:rsidP="002F7CE6">
      <w:pPr>
        <w:spacing w:before="100" w:beforeAutospacing="1" w:after="100" w:afterAutospacing="1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484F7F" w:rsidRPr="008F2420" w:rsidRDefault="00484F7F" w:rsidP="002F7CE6">
      <w:pPr>
        <w:spacing w:before="100" w:beforeAutospacing="1" w:after="100" w:afterAutospacing="1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484F7F" w:rsidRDefault="00484F7F" w:rsidP="002F7CE6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484F7F" w:rsidRDefault="00484F7F" w:rsidP="002F7CE6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484F7F" w:rsidRDefault="00484F7F" w:rsidP="002F7CE6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484F7F" w:rsidRDefault="00484F7F" w:rsidP="002F7CE6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484F7F" w:rsidRPr="002B5123" w:rsidRDefault="00484F7F" w:rsidP="002F7CE6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484F7F" w:rsidRPr="002B5123" w:rsidRDefault="00484F7F">
      <w:pPr>
        <w:rPr>
          <w:rFonts w:ascii="Times New Roman" w:hAnsi="Times New Roman"/>
          <w:sz w:val="24"/>
          <w:szCs w:val="24"/>
        </w:rPr>
      </w:pPr>
    </w:p>
    <w:sectPr w:rsidR="00484F7F" w:rsidRPr="002B5123" w:rsidSect="00B4268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66611"/>
    <w:rsid w:val="001F412B"/>
    <w:rsid w:val="00253F8E"/>
    <w:rsid w:val="002B5123"/>
    <w:rsid w:val="002F7CE6"/>
    <w:rsid w:val="003254E9"/>
    <w:rsid w:val="00484F7F"/>
    <w:rsid w:val="005C048A"/>
    <w:rsid w:val="006A639C"/>
    <w:rsid w:val="006D1617"/>
    <w:rsid w:val="00807D26"/>
    <w:rsid w:val="008F2420"/>
    <w:rsid w:val="00935825"/>
    <w:rsid w:val="00A529B7"/>
    <w:rsid w:val="00A978D1"/>
    <w:rsid w:val="00B4268A"/>
    <w:rsid w:val="00B66611"/>
    <w:rsid w:val="00BA05E4"/>
    <w:rsid w:val="00BF16DE"/>
    <w:rsid w:val="00F409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4268A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rsid w:val="00A978D1"/>
    <w:rPr>
      <w:rFonts w:ascii="Times New Roman" w:hAnsi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rsid w:val="00BA05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BA05E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639174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917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17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39174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3917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3917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63917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17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3917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3917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39174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639174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639174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639174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639174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639174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639174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639174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639174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763917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3917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3917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39174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639174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639174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639174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174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174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93</TotalTime>
  <Pages>3</Pages>
  <Words>635</Words>
  <Characters>3623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Юлия</dc:creator>
  <cp:keywords/>
  <dc:description/>
  <cp:lastModifiedBy>Customer</cp:lastModifiedBy>
  <cp:revision>9</cp:revision>
  <cp:lastPrinted>2015-02-04T06:05:00Z</cp:lastPrinted>
  <dcterms:created xsi:type="dcterms:W3CDTF">2015-02-03T16:49:00Z</dcterms:created>
  <dcterms:modified xsi:type="dcterms:W3CDTF">2015-02-04T06:06:00Z</dcterms:modified>
</cp:coreProperties>
</file>